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525" w:rsidRPr="00084027" w:rsidRDefault="007A3525" w:rsidP="007A3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</w:p>
    <w:p w:rsidR="007A3525" w:rsidRPr="00084027" w:rsidRDefault="007A3525" w:rsidP="007A3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  <w:r w:rsidRPr="00084027">
        <w:rPr>
          <w:noProof/>
          <w:sz w:val="21"/>
          <w:szCs w:val="21"/>
          <w:lang w:eastAsia="nl-NL"/>
        </w:rPr>
        <w:drawing>
          <wp:inline distT="0" distB="0" distL="0" distR="0" wp14:anchorId="1E5CF13D" wp14:editId="6E9F7857">
            <wp:extent cx="2286000" cy="609600"/>
            <wp:effectExtent l="0" t="0" r="0" b="0"/>
            <wp:docPr id="6" name="Afbeelding 6" descr="Logo, Hilvers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img" descr="Logo, Hilversu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525" w:rsidRDefault="007A3525" w:rsidP="007A3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:rsidR="007A3525" w:rsidRPr="00721601" w:rsidRDefault="007A3525" w:rsidP="007A3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Bijlage </w:t>
      </w:r>
      <w:r w:rsidR="002879E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ab/>
      </w:r>
      <w:r w:rsidR="00C556A9">
        <w:rPr>
          <w:b/>
          <w:sz w:val="28"/>
          <w:szCs w:val="28"/>
        </w:rPr>
        <w:t xml:space="preserve">Invulformulier </w:t>
      </w:r>
      <w:r>
        <w:rPr>
          <w:b/>
          <w:sz w:val="28"/>
          <w:szCs w:val="28"/>
        </w:rPr>
        <w:t>Referenties</w:t>
      </w:r>
    </w:p>
    <w:p w:rsidR="00AF4B20" w:rsidRPr="00084027" w:rsidRDefault="00AF4B20" w:rsidP="007A3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:rsidR="00C556A9" w:rsidRPr="00D3619B" w:rsidRDefault="00C556A9" w:rsidP="00C55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D3619B">
        <w:rPr>
          <w:sz w:val="21"/>
          <w:szCs w:val="21"/>
        </w:rPr>
        <w:t>Auteur:</w:t>
      </w:r>
      <w:r w:rsidRPr="00D3619B">
        <w:rPr>
          <w:sz w:val="21"/>
          <w:szCs w:val="21"/>
        </w:rPr>
        <w:tab/>
      </w:r>
      <w:r w:rsidRPr="00D3619B">
        <w:rPr>
          <w:sz w:val="21"/>
          <w:szCs w:val="21"/>
        </w:rPr>
        <w:tab/>
      </w:r>
      <w:r w:rsidRPr="00D3619B">
        <w:rPr>
          <w:sz w:val="21"/>
          <w:szCs w:val="21"/>
        </w:rPr>
        <w:tab/>
        <w:t>Concern Inkoop gemeente Hilversum</w:t>
      </w:r>
    </w:p>
    <w:p w:rsidR="00C556A9" w:rsidRPr="00CF2AC0" w:rsidRDefault="00C556A9" w:rsidP="00C55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D3619B">
        <w:rPr>
          <w:sz w:val="21"/>
          <w:szCs w:val="21"/>
        </w:rPr>
        <w:t>Datum:</w:t>
      </w:r>
      <w:r w:rsidRPr="00D3619B">
        <w:rPr>
          <w:sz w:val="21"/>
          <w:szCs w:val="21"/>
        </w:rPr>
        <w:tab/>
      </w:r>
      <w:r w:rsidRPr="00D3619B">
        <w:rPr>
          <w:sz w:val="21"/>
          <w:szCs w:val="21"/>
        </w:rPr>
        <w:tab/>
      </w:r>
      <w:r w:rsidRPr="00D3619B">
        <w:rPr>
          <w:sz w:val="21"/>
          <w:szCs w:val="21"/>
        </w:rPr>
        <w:tab/>
      </w:r>
      <w:r w:rsidR="002879E6">
        <w:rPr>
          <w:sz w:val="21"/>
          <w:szCs w:val="21"/>
        </w:rPr>
        <w:t>13-12-2019</w:t>
      </w:r>
    </w:p>
    <w:p w:rsidR="002879E6" w:rsidRDefault="00C556A9" w:rsidP="00287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sz w:val="21"/>
          <w:szCs w:val="21"/>
        </w:rPr>
      </w:pPr>
      <w:r w:rsidRPr="00CF2AC0">
        <w:rPr>
          <w:sz w:val="21"/>
          <w:szCs w:val="21"/>
        </w:rPr>
        <w:t xml:space="preserve">Naam aanbesteding: </w:t>
      </w:r>
      <w:r w:rsidRPr="00CF2AC0">
        <w:rPr>
          <w:sz w:val="21"/>
          <w:szCs w:val="21"/>
        </w:rPr>
        <w:tab/>
      </w:r>
      <w:r w:rsidR="002879E6">
        <w:rPr>
          <w:sz w:val="21"/>
          <w:szCs w:val="21"/>
        </w:rPr>
        <w:t xml:space="preserve">Raamovereenkomst onderhoud asfaltverhardingen 2020-2021 t.b.v.           </w:t>
      </w:r>
    </w:p>
    <w:p w:rsidR="00C556A9" w:rsidRPr="00CF2AC0" w:rsidRDefault="002879E6" w:rsidP="00287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rPr>
          <w:sz w:val="21"/>
          <w:szCs w:val="21"/>
        </w:rPr>
      </w:pPr>
      <w:r>
        <w:rPr>
          <w:sz w:val="21"/>
          <w:szCs w:val="21"/>
        </w:rPr>
        <w:t xml:space="preserve">                              de gemeente Hilversum</w:t>
      </w:r>
    </w:p>
    <w:p w:rsidR="00C556A9" w:rsidRPr="00357F03" w:rsidRDefault="00C556A9" w:rsidP="00C55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CF2AC0">
        <w:rPr>
          <w:sz w:val="21"/>
          <w:szCs w:val="21"/>
        </w:rPr>
        <w:t>Kenmer</w:t>
      </w:r>
      <w:r>
        <w:rPr>
          <w:sz w:val="21"/>
          <w:szCs w:val="21"/>
        </w:rPr>
        <w:t>k</w:t>
      </w:r>
      <w:r w:rsidRPr="00CF2AC0">
        <w:rPr>
          <w:sz w:val="21"/>
          <w:szCs w:val="21"/>
        </w:rPr>
        <w:t xml:space="preserve">: </w:t>
      </w:r>
      <w:r w:rsidRPr="00CF2AC0">
        <w:rPr>
          <w:sz w:val="21"/>
          <w:szCs w:val="21"/>
        </w:rPr>
        <w:tab/>
      </w:r>
      <w:r w:rsidRPr="00CF2AC0">
        <w:rPr>
          <w:sz w:val="21"/>
          <w:szCs w:val="21"/>
        </w:rPr>
        <w:tab/>
      </w:r>
      <w:r w:rsidR="002879E6">
        <w:rPr>
          <w:sz w:val="21"/>
          <w:szCs w:val="21"/>
        </w:rPr>
        <w:t>600100</w:t>
      </w:r>
    </w:p>
    <w:p w:rsidR="00D056E1" w:rsidRDefault="00D056E1" w:rsidP="00B04308">
      <w:pPr>
        <w:spacing w:after="0" w:line="240" w:lineRule="auto"/>
        <w:rPr>
          <w:rFonts w:cs="Times New Roman"/>
        </w:rPr>
      </w:pPr>
    </w:p>
    <w:p w:rsidR="00B04308" w:rsidRDefault="00B04308" w:rsidP="00B04308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De hieronder opgegeven referent dient akkoord te zijn met een eventuele benadering door een vertegenwoordiger van Opdrachtgever om een toelichting te geven op de samenwerking met Inschrijver. </w:t>
      </w:r>
    </w:p>
    <w:p w:rsidR="00B04308" w:rsidRDefault="00B04308" w:rsidP="00B04308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B04308" w:rsidTr="00B22400">
        <w:tc>
          <w:tcPr>
            <w:tcW w:w="4531" w:type="dxa"/>
          </w:tcPr>
          <w:p w:rsidR="00B04308" w:rsidRPr="00B04308" w:rsidRDefault="00B04308" w:rsidP="00B04308">
            <w:pPr>
              <w:rPr>
                <w:rFonts w:cs="Times New Roman"/>
                <w:b/>
              </w:rPr>
            </w:pPr>
            <w:r w:rsidRPr="00B04308">
              <w:rPr>
                <w:rFonts w:cs="Times New Roman"/>
                <w:b/>
              </w:rPr>
              <w:t xml:space="preserve">Kerncompetentie </w:t>
            </w:r>
            <w:r w:rsidR="00C556A9">
              <w:rPr>
                <w:rFonts w:cs="Times New Roman"/>
                <w:b/>
              </w:rPr>
              <w:t>1.</w:t>
            </w:r>
          </w:p>
          <w:p w:rsidR="00B04308" w:rsidRDefault="00B04308" w:rsidP="00B04308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B04308" w:rsidRPr="00C556A9" w:rsidRDefault="001A1396" w:rsidP="001A1396">
            <w:proofErr w:type="spellStart"/>
            <w:r>
              <w:t>Meerjaren</w:t>
            </w:r>
            <w:proofErr w:type="spellEnd"/>
            <w:r>
              <w:t xml:space="preserve"> onderhoud aan asfaltverhardingen</w:t>
            </w:r>
            <w:r w:rsidR="00C556A9" w:rsidRPr="004A0037">
              <w:t xml:space="preserve"> </w:t>
            </w:r>
          </w:p>
        </w:tc>
      </w:tr>
      <w:tr w:rsidR="00B04308" w:rsidTr="00B22400">
        <w:tc>
          <w:tcPr>
            <w:tcW w:w="4531" w:type="dxa"/>
          </w:tcPr>
          <w:p w:rsidR="00B04308" w:rsidRPr="00B04308" w:rsidRDefault="00B04308" w:rsidP="00B04308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Opdrachtgever referentieopdracht</w:t>
            </w:r>
          </w:p>
        </w:tc>
        <w:tc>
          <w:tcPr>
            <w:tcW w:w="4531" w:type="dxa"/>
          </w:tcPr>
          <w:p w:rsidR="00B04308" w:rsidRDefault="00B04308" w:rsidP="00B04308">
            <w:pPr>
              <w:rPr>
                <w:rFonts w:cs="Times New Roman"/>
              </w:rPr>
            </w:pPr>
          </w:p>
        </w:tc>
      </w:tr>
      <w:tr w:rsidR="00B04308" w:rsidTr="00B22400">
        <w:tc>
          <w:tcPr>
            <w:tcW w:w="4531" w:type="dxa"/>
          </w:tcPr>
          <w:p w:rsidR="00B04308" w:rsidRDefault="00B04308" w:rsidP="00CE44A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Soort opdrachtgever </w:t>
            </w:r>
          </w:p>
          <w:p w:rsidR="00CE44A1" w:rsidRDefault="00CE44A1" w:rsidP="00CE44A1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B04308" w:rsidRDefault="00B04308" w:rsidP="00B04308">
            <w:pPr>
              <w:rPr>
                <w:rFonts w:cs="Times New Roman"/>
              </w:rPr>
            </w:pPr>
          </w:p>
        </w:tc>
      </w:tr>
      <w:tr w:rsidR="00B04308" w:rsidTr="00B22400">
        <w:tc>
          <w:tcPr>
            <w:tcW w:w="4531" w:type="dxa"/>
          </w:tcPr>
          <w:p w:rsidR="00B04308" w:rsidRDefault="00B04308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</w:p>
          <w:p w:rsidR="00B04308" w:rsidRDefault="00B04308" w:rsidP="00B04308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B04308" w:rsidRDefault="00B04308" w:rsidP="00B04308">
            <w:pPr>
              <w:rPr>
                <w:rFonts w:cs="Times New Roman"/>
              </w:rPr>
            </w:pPr>
          </w:p>
        </w:tc>
      </w:tr>
      <w:tr w:rsidR="00B04308" w:rsidTr="00B22400">
        <w:tc>
          <w:tcPr>
            <w:tcW w:w="4531" w:type="dxa"/>
          </w:tcPr>
          <w:p w:rsidR="00B04308" w:rsidRDefault="00CE44A1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t>Adres</w:t>
            </w:r>
          </w:p>
          <w:p w:rsidR="00CE44A1" w:rsidRDefault="00CE44A1" w:rsidP="00B04308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B04308" w:rsidRDefault="00B04308" w:rsidP="00B04308">
            <w:pPr>
              <w:rPr>
                <w:rFonts w:cs="Times New Roman"/>
              </w:rPr>
            </w:pPr>
          </w:p>
        </w:tc>
      </w:tr>
      <w:tr w:rsidR="00CE44A1" w:rsidTr="00B22400"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t>Postcode en plaats</w:t>
            </w:r>
          </w:p>
          <w:p w:rsidR="00CE44A1" w:rsidRDefault="00CE44A1" w:rsidP="00B04308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</w:p>
        </w:tc>
      </w:tr>
      <w:tr w:rsidR="00CE44A1" w:rsidTr="00B22400"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t>Contactpersoon</w:t>
            </w:r>
          </w:p>
        </w:tc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</w:p>
          <w:p w:rsidR="00CE44A1" w:rsidRDefault="00CE44A1" w:rsidP="00B04308">
            <w:pPr>
              <w:rPr>
                <w:rFonts w:cs="Times New Roman"/>
              </w:rPr>
            </w:pPr>
          </w:p>
        </w:tc>
      </w:tr>
      <w:tr w:rsidR="00CE44A1" w:rsidTr="00B22400"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t>Telefoonnummer</w:t>
            </w:r>
          </w:p>
          <w:p w:rsidR="00CE44A1" w:rsidRDefault="00CE44A1" w:rsidP="00B04308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</w:p>
        </w:tc>
      </w:tr>
      <w:tr w:rsidR="00CE44A1" w:rsidTr="00B22400">
        <w:tc>
          <w:tcPr>
            <w:tcW w:w="4531" w:type="dxa"/>
          </w:tcPr>
          <w:p w:rsidR="00CE44A1" w:rsidRDefault="00D34AE9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t>E-mail</w:t>
            </w:r>
            <w:r w:rsidR="00CE44A1">
              <w:rPr>
                <w:rFonts w:cs="Times New Roman"/>
              </w:rPr>
              <w:t>adres</w:t>
            </w:r>
          </w:p>
          <w:p w:rsidR="00CE44A1" w:rsidRDefault="00CE44A1" w:rsidP="00B04308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</w:p>
        </w:tc>
      </w:tr>
      <w:tr w:rsidR="00CE44A1" w:rsidTr="00B22400">
        <w:tc>
          <w:tcPr>
            <w:tcW w:w="4531" w:type="dxa"/>
          </w:tcPr>
          <w:p w:rsidR="00CE44A1" w:rsidRPr="00CE44A1" w:rsidRDefault="00CE44A1" w:rsidP="00B04308">
            <w:pPr>
              <w:rPr>
                <w:rFonts w:cs="Times New Roman"/>
                <w:b/>
              </w:rPr>
            </w:pPr>
            <w:r w:rsidRPr="00CE44A1">
              <w:rPr>
                <w:rFonts w:cs="Times New Roman"/>
                <w:b/>
              </w:rPr>
              <w:t>Referentieopdracht</w:t>
            </w:r>
          </w:p>
        </w:tc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</w:p>
        </w:tc>
      </w:tr>
      <w:tr w:rsidR="00CE44A1" w:rsidTr="00B22400"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t>Startdatum</w:t>
            </w:r>
          </w:p>
          <w:p w:rsidR="00CE44A1" w:rsidRPr="00CE44A1" w:rsidRDefault="00CE44A1" w:rsidP="00B04308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</w:p>
        </w:tc>
      </w:tr>
      <w:tr w:rsidR="00CE44A1" w:rsidTr="00B22400"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t>Einddatum</w:t>
            </w:r>
          </w:p>
          <w:p w:rsidR="00CE44A1" w:rsidRDefault="00CE44A1" w:rsidP="00B04308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</w:p>
        </w:tc>
      </w:tr>
      <w:tr w:rsidR="00CE44A1" w:rsidTr="00B22400"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Indien gewerkt in onderaanneming: welk gedeelte (in %) is door de Inschrijver uitgevoerd?</w:t>
            </w:r>
          </w:p>
        </w:tc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</w:p>
        </w:tc>
      </w:tr>
      <w:tr w:rsidR="00CE44A1" w:rsidTr="00B22400"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t>Is de opdracht tijdig en conform de afspraken uitgevoerd?</w:t>
            </w:r>
          </w:p>
          <w:p w:rsidR="00CE44A1" w:rsidRDefault="00CE44A1" w:rsidP="00B04308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</w:p>
        </w:tc>
      </w:tr>
      <w:tr w:rsidR="00B22400" w:rsidTr="00B22400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00" w:rsidRDefault="00B22400">
            <w:pPr>
              <w:rPr>
                <w:rFonts w:cs="Times New Roman"/>
              </w:rPr>
            </w:pPr>
            <w:r>
              <w:rPr>
                <w:rFonts w:cs="Times New Roman"/>
              </w:rPr>
              <w:t>Omschrijving van de referentieopdracht</w:t>
            </w:r>
          </w:p>
          <w:p w:rsidR="00B22400" w:rsidRDefault="00B22400">
            <w:pPr>
              <w:rPr>
                <w:rFonts w:cs="Times New Roman"/>
                <w:i/>
                <w:sz w:val="18"/>
                <w:szCs w:val="18"/>
              </w:rPr>
            </w:pPr>
          </w:p>
          <w:p w:rsidR="00B22400" w:rsidRDefault="00B22400">
            <w:pPr>
              <w:rPr>
                <w:rFonts w:cs="Times New Roman"/>
              </w:rPr>
            </w:pPr>
          </w:p>
          <w:p w:rsidR="00B22400" w:rsidRDefault="00B22400">
            <w:pPr>
              <w:rPr>
                <w:rFonts w:cs="Times New Roman"/>
              </w:rPr>
            </w:pPr>
          </w:p>
          <w:p w:rsidR="00B22400" w:rsidRDefault="00B22400">
            <w:pPr>
              <w:rPr>
                <w:rFonts w:cs="Times New Roman"/>
              </w:rPr>
            </w:pPr>
          </w:p>
          <w:p w:rsidR="00B22400" w:rsidRDefault="00B22400">
            <w:pPr>
              <w:rPr>
                <w:rFonts w:cs="Times New Roman"/>
              </w:rPr>
            </w:pPr>
          </w:p>
          <w:p w:rsidR="00B22400" w:rsidRDefault="00B22400">
            <w:pPr>
              <w:rPr>
                <w:rFonts w:cs="Times New Roman"/>
              </w:rPr>
            </w:pPr>
          </w:p>
          <w:p w:rsidR="00B22400" w:rsidRDefault="00B22400">
            <w:pPr>
              <w:rPr>
                <w:rFonts w:cs="Times New Roman"/>
              </w:rPr>
            </w:pPr>
          </w:p>
          <w:p w:rsidR="00B22400" w:rsidRDefault="00B22400">
            <w:pPr>
              <w:rPr>
                <w:rFonts w:cs="Times New Roman"/>
              </w:rPr>
            </w:pPr>
          </w:p>
          <w:p w:rsidR="00B22400" w:rsidRDefault="00B22400">
            <w:pPr>
              <w:rPr>
                <w:rFonts w:cs="Times New Roman"/>
              </w:rPr>
            </w:pPr>
          </w:p>
          <w:p w:rsidR="00B22400" w:rsidRDefault="00B22400">
            <w:pPr>
              <w:rPr>
                <w:rFonts w:cs="Times New Roman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00" w:rsidRDefault="00B22400">
            <w:pPr>
              <w:rPr>
                <w:rFonts w:cs="Times New Roman"/>
              </w:rPr>
            </w:pPr>
          </w:p>
        </w:tc>
      </w:tr>
      <w:tr w:rsidR="00B22400" w:rsidTr="00B22400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00" w:rsidRDefault="00B22400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Uit deze gegevens moet blijken dat Inschrijver over de gevraagde kerncompetentie beschikt voor de gevraagde dienstverlening.</w:t>
            </w:r>
          </w:p>
        </w:tc>
      </w:tr>
    </w:tbl>
    <w:p w:rsidR="00CE44A1" w:rsidRDefault="00CE44A1" w:rsidP="00B04308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E44A1" w:rsidTr="00DB1506">
        <w:tc>
          <w:tcPr>
            <w:tcW w:w="4531" w:type="dxa"/>
          </w:tcPr>
          <w:p w:rsidR="00CE44A1" w:rsidRPr="00B04308" w:rsidRDefault="00CE44A1" w:rsidP="00DB1506">
            <w:pPr>
              <w:rPr>
                <w:rFonts w:cs="Times New Roman"/>
                <w:b/>
              </w:rPr>
            </w:pPr>
            <w:r w:rsidRPr="00B04308">
              <w:rPr>
                <w:rFonts w:cs="Times New Roman"/>
                <w:b/>
              </w:rPr>
              <w:t xml:space="preserve">Kerncompetentie </w:t>
            </w:r>
            <w:r w:rsidR="00C556A9">
              <w:rPr>
                <w:rFonts w:cs="Times New Roman"/>
                <w:b/>
              </w:rPr>
              <w:t>2</w:t>
            </w:r>
          </w:p>
          <w:p w:rsid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1A1396" w:rsidP="001A1396">
            <w:pPr>
              <w:rPr>
                <w:rFonts w:cs="Times New Roman"/>
              </w:rPr>
            </w:pPr>
            <w:r>
              <w:t>Regulier klein- en grootschalig onderhoud aan asfaltverhardingen</w:t>
            </w:r>
          </w:p>
        </w:tc>
      </w:tr>
      <w:tr w:rsidR="00CE44A1" w:rsidTr="00DB1506">
        <w:tc>
          <w:tcPr>
            <w:tcW w:w="4531" w:type="dxa"/>
          </w:tcPr>
          <w:p w:rsidR="00CE44A1" w:rsidRPr="00B04308" w:rsidRDefault="00CE44A1" w:rsidP="00DB1506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Opdrachtgever referentieopdracht</w:t>
            </w: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Soort opdrachtgever </w:t>
            </w:r>
          </w:p>
          <w:p w:rsid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</w:p>
          <w:p w:rsid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>Adres</w:t>
            </w:r>
          </w:p>
          <w:p w:rsid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>Postcode en plaats</w:t>
            </w:r>
          </w:p>
          <w:p w:rsid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>Contactpersoon</w:t>
            </w: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>Telefoonnummer</w:t>
            </w:r>
          </w:p>
          <w:p w:rsid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D34AE9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>E-mail</w:t>
            </w:r>
            <w:r w:rsidR="00CE44A1">
              <w:rPr>
                <w:rFonts w:cs="Times New Roman"/>
              </w:rPr>
              <w:t>adres</w:t>
            </w:r>
          </w:p>
          <w:p w:rsid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Pr="00CE44A1" w:rsidRDefault="00CE44A1" w:rsidP="00DB1506">
            <w:pPr>
              <w:rPr>
                <w:rFonts w:cs="Times New Roman"/>
                <w:b/>
              </w:rPr>
            </w:pPr>
            <w:r w:rsidRPr="00CE44A1">
              <w:rPr>
                <w:rFonts w:cs="Times New Roman"/>
                <w:b/>
              </w:rPr>
              <w:t>Referentieopdracht</w:t>
            </w: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>Startdatum</w:t>
            </w:r>
          </w:p>
          <w:p w:rsidR="00CE44A1" w:rsidRP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>Einddatum</w:t>
            </w:r>
          </w:p>
          <w:p w:rsid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>Indien gewerkt in onderaanneming: welk gedeelte (in %) is door de Inschrijver uitgevoerd?</w:t>
            </w: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>Is de opdracht tijdig en conform de afspraken uitgevoerd?</w:t>
            </w:r>
          </w:p>
          <w:p w:rsid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B22400" w:rsidTr="00DB1506">
        <w:tc>
          <w:tcPr>
            <w:tcW w:w="4531" w:type="dxa"/>
          </w:tcPr>
          <w:p w:rsidR="00B22400" w:rsidRDefault="00B22400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>Omschrijving van de referentieopdracht</w:t>
            </w:r>
          </w:p>
          <w:p w:rsidR="00B22400" w:rsidRDefault="00B22400" w:rsidP="00DB1506">
            <w:pPr>
              <w:rPr>
                <w:rFonts w:cs="Times New Roman"/>
              </w:rPr>
            </w:pPr>
          </w:p>
          <w:p w:rsidR="00B22400" w:rsidRDefault="00B22400" w:rsidP="00DB1506">
            <w:pPr>
              <w:rPr>
                <w:rFonts w:cs="Times New Roman"/>
              </w:rPr>
            </w:pPr>
          </w:p>
          <w:p w:rsidR="00B22400" w:rsidRDefault="00B22400" w:rsidP="00DB1506">
            <w:pPr>
              <w:rPr>
                <w:rFonts w:cs="Times New Roman"/>
              </w:rPr>
            </w:pPr>
          </w:p>
          <w:p w:rsidR="00B22400" w:rsidRDefault="00B22400" w:rsidP="00DB1506">
            <w:pPr>
              <w:rPr>
                <w:rFonts w:cs="Times New Roman"/>
              </w:rPr>
            </w:pPr>
          </w:p>
          <w:p w:rsidR="00B22400" w:rsidRDefault="00B22400" w:rsidP="00DB1506">
            <w:pPr>
              <w:rPr>
                <w:rFonts w:cs="Times New Roman"/>
              </w:rPr>
            </w:pPr>
          </w:p>
          <w:p w:rsidR="00B22400" w:rsidRDefault="00B22400" w:rsidP="00DB1506">
            <w:pPr>
              <w:rPr>
                <w:rFonts w:cs="Times New Roman"/>
              </w:rPr>
            </w:pPr>
          </w:p>
          <w:p w:rsidR="00B22400" w:rsidRDefault="00B22400" w:rsidP="00DB1506">
            <w:pPr>
              <w:rPr>
                <w:rFonts w:cs="Times New Roman"/>
              </w:rPr>
            </w:pPr>
          </w:p>
          <w:p w:rsidR="00B22400" w:rsidRDefault="00B22400" w:rsidP="00DB1506">
            <w:pPr>
              <w:rPr>
                <w:rFonts w:cs="Times New Roman"/>
              </w:rPr>
            </w:pPr>
          </w:p>
          <w:p w:rsidR="00B22400" w:rsidRDefault="00B22400" w:rsidP="00DB1506">
            <w:pPr>
              <w:rPr>
                <w:rFonts w:cs="Times New Roman"/>
              </w:rPr>
            </w:pPr>
          </w:p>
          <w:p w:rsidR="00B22400" w:rsidRDefault="00B22400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B22400" w:rsidRDefault="00B22400" w:rsidP="00DB1506">
            <w:pPr>
              <w:rPr>
                <w:rFonts w:cs="Times New Roman"/>
              </w:rPr>
            </w:pPr>
          </w:p>
        </w:tc>
      </w:tr>
      <w:tr w:rsidR="00CE44A1" w:rsidRPr="00CE44A1" w:rsidTr="00DB1506">
        <w:tc>
          <w:tcPr>
            <w:tcW w:w="9062" w:type="dxa"/>
            <w:gridSpan w:val="2"/>
          </w:tcPr>
          <w:p w:rsidR="00CE44A1" w:rsidRPr="00CE44A1" w:rsidRDefault="00CE44A1" w:rsidP="00DB1506">
            <w:pPr>
              <w:rPr>
                <w:rFonts w:cs="Times New Roman"/>
                <w:i/>
                <w:sz w:val="18"/>
                <w:szCs w:val="18"/>
              </w:rPr>
            </w:pPr>
            <w:r w:rsidRPr="00CE44A1">
              <w:rPr>
                <w:rFonts w:cs="Times New Roman"/>
                <w:i/>
                <w:sz w:val="18"/>
                <w:szCs w:val="18"/>
              </w:rPr>
              <w:t>Uit deze gegevens moet blijken dat Inschrijver over de gevraagde kerncompetentie beschikt voor de gevraagde dienstverlening.</w:t>
            </w:r>
          </w:p>
        </w:tc>
      </w:tr>
    </w:tbl>
    <w:p w:rsidR="00CE44A1" w:rsidRDefault="00CE44A1" w:rsidP="00B04308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879E6" w:rsidTr="0034446E">
        <w:tc>
          <w:tcPr>
            <w:tcW w:w="4531" w:type="dxa"/>
          </w:tcPr>
          <w:p w:rsidR="002879E6" w:rsidRPr="00B04308" w:rsidRDefault="002879E6" w:rsidP="0034446E">
            <w:pPr>
              <w:rPr>
                <w:rFonts w:cs="Times New Roman"/>
                <w:b/>
              </w:rPr>
            </w:pPr>
            <w:r w:rsidRPr="00B04308">
              <w:rPr>
                <w:rFonts w:cs="Times New Roman"/>
                <w:b/>
              </w:rPr>
              <w:t xml:space="preserve">Kerncompetentie </w:t>
            </w:r>
            <w:r>
              <w:rPr>
                <w:rFonts w:cs="Times New Roman"/>
                <w:b/>
              </w:rPr>
              <w:t>3</w:t>
            </w:r>
          </w:p>
          <w:p w:rsidR="002879E6" w:rsidRDefault="002879E6" w:rsidP="0034446E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2879E6" w:rsidRDefault="001A1396" w:rsidP="0034446E">
            <w:pPr>
              <w:rPr>
                <w:rFonts w:cs="Times New Roman"/>
              </w:rPr>
            </w:pPr>
            <w:bookmarkStart w:id="0" w:name="_GoBack"/>
            <w:bookmarkEnd w:id="0"/>
            <w:r w:rsidRPr="001A1396">
              <w:t>Beheren (toevoegen en onderhouden) van de dataset voor wegvlakonderdelen in een digitaal systeem</w:t>
            </w:r>
          </w:p>
        </w:tc>
      </w:tr>
      <w:tr w:rsidR="002879E6" w:rsidTr="0034446E">
        <w:tc>
          <w:tcPr>
            <w:tcW w:w="4531" w:type="dxa"/>
          </w:tcPr>
          <w:p w:rsidR="002879E6" w:rsidRPr="00B04308" w:rsidRDefault="002879E6" w:rsidP="0034446E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Opdrachtgever referentieopdracht</w:t>
            </w:r>
          </w:p>
        </w:tc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</w:p>
        </w:tc>
      </w:tr>
      <w:tr w:rsidR="002879E6" w:rsidTr="0034446E"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Soort opdrachtgever </w:t>
            </w:r>
          </w:p>
          <w:p w:rsidR="002879E6" w:rsidRDefault="002879E6" w:rsidP="0034446E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</w:p>
        </w:tc>
      </w:tr>
      <w:tr w:rsidR="002879E6" w:rsidTr="0034446E"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</w:p>
          <w:p w:rsidR="002879E6" w:rsidRDefault="002879E6" w:rsidP="0034446E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</w:p>
        </w:tc>
      </w:tr>
      <w:tr w:rsidR="002879E6" w:rsidTr="0034446E"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  <w:r>
              <w:rPr>
                <w:rFonts w:cs="Times New Roman"/>
              </w:rPr>
              <w:t>Adres</w:t>
            </w:r>
          </w:p>
          <w:p w:rsidR="002879E6" w:rsidRDefault="002879E6" w:rsidP="0034446E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</w:p>
        </w:tc>
      </w:tr>
      <w:tr w:rsidR="002879E6" w:rsidTr="0034446E"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  <w:r>
              <w:rPr>
                <w:rFonts w:cs="Times New Roman"/>
              </w:rPr>
              <w:t>Postcode en plaats</w:t>
            </w:r>
          </w:p>
          <w:p w:rsidR="002879E6" w:rsidRDefault="002879E6" w:rsidP="0034446E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</w:p>
        </w:tc>
      </w:tr>
      <w:tr w:rsidR="002879E6" w:rsidTr="0034446E"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  <w:r>
              <w:rPr>
                <w:rFonts w:cs="Times New Roman"/>
              </w:rPr>
              <w:t>Contactpersoon</w:t>
            </w:r>
          </w:p>
        </w:tc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</w:p>
          <w:p w:rsidR="002879E6" w:rsidRDefault="002879E6" w:rsidP="0034446E">
            <w:pPr>
              <w:rPr>
                <w:rFonts w:cs="Times New Roman"/>
              </w:rPr>
            </w:pPr>
          </w:p>
        </w:tc>
      </w:tr>
      <w:tr w:rsidR="002879E6" w:rsidTr="0034446E"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  <w:r>
              <w:rPr>
                <w:rFonts w:cs="Times New Roman"/>
              </w:rPr>
              <w:t>Telefoonnummer</w:t>
            </w:r>
          </w:p>
          <w:p w:rsidR="002879E6" w:rsidRDefault="002879E6" w:rsidP="0034446E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</w:p>
        </w:tc>
      </w:tr>
      <w:tr w:rsidR="002879E6" w:rsidTr="0034446E"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  <w:r>
              <w:rPr>
                <w:rFonts w:cs="Times New Roman"/>
              </w:rPr>
              <w:t>E-mailadres</w:t>
            </w:r>
          </w:p>
          <w:p w:rsidR="002879E6" w:rsidRDefault="002879E6" w:rsidP="0034446E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</w:p>
        </w:tc>
      </w:tr>
      <w:tr w:rsidR="002879E6" w:rsidTr="0034446E">
        <w:tc>
          <w:tcPr>
            <w:tcW w:w="4531" w:type="dxa"/>
          </w:tcPr>
          <w:p w:rsidR="002879E6" w:rsidRPr="00CE44A1" w:rsidRDefault="002879E6" w:rsidP="0034446E">
            <w:pPr>
              <w:rPr>
                <w:rFonts w:cs="Times New Roman"/>
                <w:b/>
              </w:rPr>
            </w:pPr>
            <w:r w:rsidRPr="00CE44A1">
              <w:rPr>
                <w:rFonts w:cs="Times New Roman"/>
                <w:b/>
              </w:rPr>
              <w:t>Referentieopdracht</w:t>
            </w:r>
          </w:p>
        </w:tc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</w:p>
        </w:tc>
      </w:tr>
      <w:tr w:rsidR="002879E6" w:rsidTr="0034446E"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  <w:r>
              <w:rPr>
                <w:rFonts w:cs="Times New Roman"/>
              </w:rPr>
              <w:t>Startdatum</w:t>
            </w:r>
          </w:p>
          <w:p w:rsidR="002879E6" w:rsidRPr="00CE44A1" w:rsidRDefault="002879E6" w:rsidP="0034446E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</w:p>
        </w:tc>
      </w:tr>
      <w:tr w:rsidR="002879E6" w:rsidTr="0034446E"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  <w:r>
              <w:rPr>
                <w:rFonts w:cs="Times New Roman"/>
              </w:rPr>
              <w:t>Einddatum</w:t>
            </w:r>
          </w:p>
          <w:p w:rsidR="002879E6" w:rsidRDefault="002879E6" w:rsidP="0034446E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</w:p>
        </w:tc>
      </w:tr>
      <w:tr w:rsidR="002879E6" w:rsidTr="0034446E"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Indien gewerkt in </w:t>
            </w:r>
            <w:proofErr w:type="spellStart"/>
            <w:r>
              <w:rPr>
                <w:rFonts w:cs="Times New Roman"/>
              </w:rPr>
              <w:t>onderaanneming</w:t>
            </w:r>
            <w:proofErr w:type="spellEnd"/>
            <w:r>
              <w:rPr>
                <w:rFonts w:cs="Times New Roman"/>
              </w:rPr>
              <w:t>: welk gedeelte (in %) is door de Inschrijver uitgevoerd?</w:t>
            </w:r>
          </w:p>
        </w:tc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</w:p>
        </w:tc>
      </w:tr>
      <w:tr w:rsidR="002879E6" w:rsidTr="0034446E"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  <w:r>
              <w:rPr>
                <w:rFonts w:cs="Times New Roman"/>
              </w:rPr>
              <w:t>Is de opdracht tijdig en conform de afspraken uitgevoerd?</w:t>
            </w:r>
          </w:p>
          <w:p w:rsidR="002879E6" w:rsidRDefault="002879E6" w:rsidP="0034446E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</w:p>
        </w:tc>
      </w:tr>
      <w:tr w:rsidR="002879E6" w:rsidTr="0034446E"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  <w:r>
              <w:rPr>
                <w:rFonts w:cs="Times New Roman"/>
              </w:rPr>
              <w:t>Omschrijving van de referentieopdracht</w:t>
            </w:r>
          </w:p>
          <w:p w:rsidR="002879E6" w:rsidRDefault="002879E6" w:rsidP="0034446E">
            <w:pPr>
              <w:rPr>
                <w:rFonts w:cs="Times New Roman"/>
              </w:rPr>
            </w:pPr>
          </w:p>
          <w:p w:rsidR="002879E6" w:rsidRDefault="002879E6" w:rsidP="0034446E">
            <w:pPr>
              <w:rPr>
                <w:rFonts w:cs="Times New Roman"/>
              </w:rPr>
            </w:pPr>
          </w:p>
          <w:p w:rsidR="002879E6" w:rsidRDefault="002879E6" w:rsidP="0034446E">
            <w:pPr>
              <w:rPr>
                <w:rFonts w:cs="Times New Roman"/>
              </w:rPr>
            </w:pPr>
          </w:p>
          <w:p w:rsidR="002879E6" w:rsidRDefault="002879E6" w:rsidP="0034446E">
            <w:pPr>
              <w:rPr>
                <w:rFonts w:cs="Times New Roman"/>
              </w:rPr>
            </w:pPr>
          </w:p>
          <w:p w:rsidR="002879E6" w:rsidRDefault="002879E6" w:rsidP="0034446E">
            <w:pPr>
              <w:rPr>
                <w:rFonts w:cs="Times New Roman"/>
              </w:rPr>
            </w:pPr>
          </w:p>
          <w:p w:rsidR="002879E6" w:rsidRDefault="002879E6" w:rsidP="0034446E">
            <w:pPr>
              <w:rPr>
                <w:rFonts w:cs="Times New Roman"/>
              </w:rPr>
            </w:pPr>
          </w:p>
          <w:p w:rsidR="002879E6" w:rsidRDefault="002879E6" w:rsidP="0034446E">
            <w:pPr>
              <w:rPr>
                <w:rFonts w:cs="Times New Roman"/>
              </w:rPr>
            </w:pPr>
          </w:p>
          <w:p w:rsidR="002879E6" w:rsidRDefault="002879E6" w:rsidP="0034446E">
            <w:pPr>
              <w:rPr>
                <w:rFonts w:cs="Times New Roman"/>
              </w:rPr>
            </w:pPr>
          </w:p>
          <w:p w:rsidR="002879E6" w:rsidRDefault="002879E6" w:rsidP="0034446E">
            <w:pPr>
              <w:rPr>
                <w:rFonts w:cs="Times New Roman"/>
              </w:rPr>
            </w:pPr>
          </w:p>
          <w:p w:rsidR="002879E6" w:rsidRDefault="002879E6" w:rsidP="0034446E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2879E6" w:rsidRDefault="002879E6" w:rsidP="0034446E">
            <w:pPr>
              <w:rPr>
                <w:rFonts w:cs="Times New Roman"/>
              </w:rPr>
            </w:pPr>
          </w:p>
        </w:tc>
      </w:tr>
      <w:tr w:rsidR="002879E6" w:rsidRPr="00CE44A1" w:rsidTr="0034446E">
        <w:tc>
          <w:tcPr>
            <w:tcW w:w="9062" w:type="dxa"/>
            <w:gridSpan w:val="2"/>
          </w:tcPr>
          <w:p w:rsidR="002879E6" w:rsidRPr="00CE44A1" w:rsidRDefault="002879E6" w:rsidP="0034446E">
            <w:pPr>
              <w:rPr>
                <w:rFonts w:cs="Times New Roman"/>
                <w:i/>
                <w:sz w:val="18"/>
                <w:szCs w:val="18"/>
              </w:rPr>
            </w:pPr>
            <w:r w:rsidRPr="00CE44A1">
              <w:rPr>
                <w:rFonts w:cs="Times New Roman"/>
                <w:i/>
                <w:sz w:val="18"/>
                <w:szCs w:val="18"/>
              </w:rPr>
              <w:lastRenderedPageBreak/>
              <w:t>Uit deze gegevens moet blijken dat Inschrijver over de gevraagde kerncompetentie beschikt voor de gevraagde dienstverlening.</w:t>
            </w:r>
          </w:p>
        </w:tc>
      </w:tr>
    </w:tbl>
    <w:p w:rsidR="00CE44A1" w:rsidRPr="00B04308" w:rsidRDefault="00CE44A1" w:rsidP="00B04308">
      <w:pPr>
        <w:spacing w:after="0" w:line="240" w:lineRule="auto"/>
        <w:rPr>
          <w:rFonts w:cs="Times New Roman"/>
        </w:rPr>
      </w:pPr>
    </w:p>
    <w:sectPr w:rsidR="00CE44A1" w:rsidRPr="00B043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6A9" w:rsidRDefault="00C556A9" w:rsidP="00C556A9">
      <w:pPr>
        <w:spacing w:after="0" w:line="240" w:lineRule="auto"/>
      </w:pPr>
      <w:r>
        <w:separator/>
      </w:r>
    </w:p>
  </w:endnote>
  <w:endnote w:type="continuationSeparator" w:id="0">
    <w:p w:rsidR="00C556A9" w:rsidRDefault="00C556A9" w:rsidP="00C5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B20" w:rsidRDefault="00AF4B20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7240931"/>
      <w:docPartObj>
        <w:docPartGallery w:val="Page Numbers (Bottom of Page)"/>
        <w:docPartUnique/>
      </w:docPartObj>
    </w:sdtPr>
    <w:sdtEndPr/>
    <w:sdtContent>
      <w:sdt>
        <w:sdtPr>
          <w:id w:val="-1589681966"/>
          <w:docPartObj>
            <w:docPartGallery w:val="Page Numbers (Top of Page)"/>
            <w:docPartUnique/>
          </w:docPartObj>
        </w:sdtPr>
        <w:sdtEndPr/>
        <w:sdtContent>
          <w:p w:rsidR="00C556A9" w:rsidRDefault="00C556A9">
            <w:pPr>
              <w:pStyle w:val="Voettekst"/>
            </w:pPr>
            <w:r>
              <w:t>Bijlage 5</w:t>
            </w:r>
            <w:r>
              <w:tab/>
            </w:r>
            <w:r>
              <w:tab/>
              <w:t xml:space="preserve">Pagina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  \* Arabic  \* MERGEFORMAT</w:instrText>
            </w:r>
            <w:r>
              <w:rPr>
                <w:b/>
                <w:bCs/>
              </w:rPr>
              <w:fldChar w:fldCharType="separate"/>
            </w:r>
            <w:r w:rsidR="001A1396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  \* Arabic  \* MERGEFORMAT</w:instrText>
            </w:r>
            <w:r>
              <w:rPr>
                <w:b/>
                <w:bCs/>
              </w:rPr>
              <w:fldChar w:fldCharType="separate"/>
            </w:r>
            <w:r w:rsidR="001A1396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B20" w:rsidRDefault="00AF4B20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6A9" w:rsidRDefault="00C556A9" w:rsidP="00C556A9">
      <w:pPr>
        <w:spacing w:after="0" w:line="240" w:lineRule="auto"/>
      </w:pPr>
      <w:r>
        <w:separator/>
      </w:r>
    </w:p>
  </w:footnote>
  <w:footnote w:type="continuationSeparator" w:id="0">
    <w:p w:rsidR="00C556A9" w:rsidRDefault="00C556A9" w:rsidP="00C55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B20" w:rsidRDefault="00AF4B20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B20" w:rsidRDefault="00AF4B20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B20" w:rsidRDefault="00AF4B20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5E64A7"/>
    <w:multiLevelType w:val="hybridMultilevel"/>
    <w:tmpl w:val="4A447592"/>
    <w:lvl w:ilvl="0" w:tplc="0DEC6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105335"/>
    <w:multiLevelType w:val="hybridMultilevel"/>
    <w:tmpl w:val="4A447592"/>
    <w:lvl w:ilvl="0" w:tplc="0DEC6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525"/>
    <w:rsid w:val="001A1396"/>
    <w:rsid w:val="001D7F61"/>
    <w:rsid w:val="002879E6"/>
    <w:rsid w:val="007539A0"/>
    <w:rsid w:val="007A3525"/>
    <w:rsid w:val="00AF4B20"/>
    <w:rsid w:val="00B04308"/>
    <w:rsid w:val="00B22400"/>
    <w:rsid w:val="00C556A9"/>
    <w:rsid w:val="00CE44A1"/>
    <w:rsid w:val="00D056E1"/>
    <w:rsid w:val="00D34AE9"/>
    <w:rsid w:val="00EE27C5"/>
    <w:rsid w:val="00FE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094E9C-4805-443D-925A-614BEC89C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879E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04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C556A9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locked/>
    <w:rsid w:val="00C556A9"/>
  </w:style>
  <w:style w:type="paragraph" w:styleId="Koptekst">
    <w:name w:val="header"/>
    <w:basedOn w:val="Standaard"/>
    <w:link w:val="KoptekstChar"/>
    <w:uiPriority w:val="99"/>
    <w:unhideWhenUsed/>
    <w:rsid w:val="00C5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556A9"/>
  </w:style>
  <w:style w:type="paragraph" w:styleId="Voettekst">
    <w:name w:val="footer"/>
    <w:basedOn w:val="Standaard"/>
    <w:link w:val="VoettekstChar"/>
    <w:uiPriority w:val="99"/>
    <w:unhideWhenUsed/>
    <w:rsid w:val="00C5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55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CBDFF1E8</Template>
  <TotalTime>75</TotalTime>
  <Pages>4</Pages>
  <Words>356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Werff, Caroline van der</dc:creator>
  <cp:keywords/>
  <dc:description/>
  <cp:lastModifiedBy>Wijk, Tonny van</cp:lastModifiedBy>
  <cp:revision>3</cp:revision>
  <dcterms:created xsi:type="dcterms:W3CDTF">2019-12-13T11:05:00Z</dcterms:created>
  <dcterms:modified xsi:type="dcterms:W3CDTF">2019-12-13T12:20:00Z</dcterms:modified>
</cp:coreProperties>
</file>